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8BA62" w14:textId="77777777" w:rsidR="00BE5760" w:rsidRDefault="00BE5760" w:rsidP="00BE5760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u w:val="single"/>
        </w:rPr>
        <w:t>Lawrence COUDY</w:t>
      </w:r>
      <w:r>
        <w:rPr>
          <w:rFonts w:ascii="Times New Roman" w:hAnsi="Times New Roman" w:cs="Times New Roman"/>
        </w:rPr>
        <w:t xml:space="preserve">       (fl.1484)</w:t>
      </w:r>
    </w:p>
    <w:p w14:paraId="2612EF16" w14:textId="77777777" w:rsidR="00BE5760" w:rsidRDefault="00BE5760" w:rsidP="00BE5760">
      <w:pPr>
        <w:rPr>
          <w:rFonts w:ascii="Times New Roman" w:hAnsi="Times New Roman" w:cs="Times New Roman"/>
        </w:rPr>
      </w:pPr>
    </w:p>
    <w:p w14:paraId="3F6ADC49" w14:textId="77777777" w:rsidR="00BE5760" w:rsidRDefault="00BE5760" w:rsidP="00BE5760">
      <w:pPr>
        <w:rPr>
          <w:rFonts w:ascii="Times New Roman" w:hAnsi="Times New Roman" w:cs="Times New Roman"/>
        </w:rPr>
      </w:pPr>
    </w:p>
    <w:p w14:paraId="0191A654" w14:textId="77777777" w:rsidR="00BE5760" w:rsidRDefault="00BE5760" w:rsidP="00BE57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Bynder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Eastry</w:t>
      </w:r>
      <w:proofErr w:type="spellEnd"/>
      <w:r>
        <w:rPr>
          <w:rFonts w:ascii="Times New Roman" w:hAnsi="Times New Roman" w:cs="Times New Roman"/>
        </w:rPr>
        <w:t>, Kent(q.v.).</w:t>
      </w:r>
    </w:p>
    <w:p w14:paraId="4BA694C5" w14:textId="77777777" w:rsidR="00BE5760" w:rsidRDefault="00BE5760" w:rsidP="00BE57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0A62282" w14:textId="77777777" w:rsidR="00BE5760" w:rsidRDefault="00BE5760" w:rsidP="00BE5760">
      <w:pPr>
        <w:rPr>
          <w:rFonts w:ascii="Times New Roman" w:hAnsi="Times New Roman" w:cs="Times New Roman"/>
        </w:rPr>
      </w:pPr>
    </w:p>
    <w:p w14:paraId="1086AB79" w14:textId="77777777" w:rsidR="00BE5760" w:rsidRDefault="00BE5760" w:rsidP="00BE5760">
      <w:pPr>
        <w:rPr>
          <w:rFonts w:ascii="Times New Roman" w:hAnsi="Times New Roman" w:cs="Times New Roman"/>
        </w:rPr>
      </w:pPr>
    </w:p>
    <w:p w14:paraId="196CF70F" w14:textId="77777777" w:rsidR="00BE5760" w:rsidRDefault="00BE5760" w:rsidP="00BE57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2017</w:t>
      </w:r>
    </w:p>
    <w:p w14:paraId="044EB379" w14:textId="77777777" w:rsidR="006B2F86" w:rsidRPr="00E71FC3" w:rsidRDefault="00505B9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25C7D" w14:textId="77777777" w:rsidR="00BE5760" w:rsidRDefault="00BE5760" w:rsidP="00E71FC3">
      <w:r>
        <w:separator/>
      </w:r>
    </w:p>
  </w:endnote>
  <w:endnote w:type="continuationSeparator" w:id="0">
    <w:p w14:paraId="1A18913C" w14:textId="77777777" w:rsidR="00BE5760" w:rsidRDefault="00BE57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C7E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7E533" w14:textId="77777777" w:rsidR="00BE5760" w:rsidRDefault="00BE5760" w:rsidP="00E71FC3">
      <w:r>
        <w:separator/>
      </w:r>
    </w:p>
  </w:footnote>
  <w:footnote w:type="continuationSeparator" w:id="0">
    <w:p w14:paraId="4DFDF83C" w14:textId="77777777" w:rsidR="00BE5760" w:rsidRDefault="00BE57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760"/>
    <w:rsid w:val="001A7C09"/>
    <w:rsid w:val="00505B9E"/>
    <w:rsid w:val="00577BD5"/>
    <w:rsid w:val="00656CBA"/>
    <w:rsid w:val="006A1F77"/>
    <w:rsid w:val="00733BE7"/>
    <w:rsid w:val="00AB52E8"/>
    <w:rsid w:val="00B16D3F"/>
    <w:rsid w:val="00BB41AC"/>
    <w:rsid w:val="00BE57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2606F"/>
  <w15:chartTrackingRefBased/>
  <w15:docId w15:val="{155895E0-B1E4-47E9-A9CC-B9B60500E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57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2017-08-05T18:32:00Z</dcterms:created>
  <dcterms:modified xsi:type="dcterms:W3CDTF">2019-10-02T17:10:00Z</dcterms:modified>
</cp:coreProperties>
</file>